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GESAMT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Gesamt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Gesamt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